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bdeb6b6" w14:textId="bdeb6b6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D62FF4">
        <w:t>1414/2022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D62FF4">
        <w:t>1414/2022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D62FF4" w:rsidP="00D62FF4" w:rsidRDefault="00D62FF4">
      <w:pPr>
        <w:tabs>
          <w:tab w:val="left" w:pos="709"/>
        </w:tabs>
        <w:ind w:left="1416" w:hanging="707"/>
        <w:jc w:val="both"/>
      </w:pPr>
      <w:r>
        <w:t xml:space="preserve">Vlašić Best Marketing jednostavno društvo s ograničenom odgovornošću za </w:t>
      </w:r>
    </w:p>
    <w:p w:rsidRPr="004559F0" w:rsidR="00D62FF4" w:rsidP="00D62FF4" w:rsidRDefault="00D62FF4">
      <w:pPr>
        <w:tabs>
          <w:tab w:val="left" w:pos="709"/>
        </w:tabs>
        <w:ind w:left="1416" w:hanging="707"/>
        <w:jc w:val="both"/>
      </w:pPr>
      <w:r>
        <w:t xml:space="preserve">marketing i usluge, </w:t>
      </w:r>
      <w:proofErr w:type="spellStart"/>
      <w:r>
        <w:t>Vukšin</w:t>
      </w:r>
      <w:proofErr w:type="spellEnd"/>
      <w:r>
        <w:t xml:space="preserve"> Šipak 47, 10454 </w:t>
      </w:r>
      <w:proofErr w:type="spellStart"/>
      <w:r>
        <w:t>Vukšin</w:t>
      </w:r>
      <w:proofErr w:type="spellEnd"/>
      <w:r>
        <w:t xml:space="preserve"> Šipak, OIB: 44625081458</w:t>
      </w:r>
    </w:p>
    <w:p w:rsidRPr="004559F0" w:rsidR="006F725E" w:rsidP="00D62FF4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2FF4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62FF4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D62FF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62FF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62FF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62FF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2F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2FF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62FF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62FF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62FF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1414</izvorni_sadrzaj>
    <derivirana_varijabla naziv="DomainObject.Predmet.Broj_1">1414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svibnja 2022.</izvorni_sadrzaj>
    <derivirana_varijabla naziv="DomainObject.Predmet.DatumIzradeOptuznogAkta_1">3. svibnja 2022.</derivirana_varijabla>
  </DomainObject.Predmet.DatumIzradeOptuznogAkta>
  <DomainObject.Predmet.DatumIzradeOptuznogAktaFormated>
    <izvorni_sadrzaj>3.5.2022.</izvorni_sadrzaj>
    <derivirana_varijabla naziv="DomainObject.Predmet.DatumIzradeOptuznogAktaFormated_1">3.5.2022.</derivirana_varijabla>
  </DomainObject.Predmet.DatumIzradeOptuznogAktaFormated>
  <DomainObject.Predmet.DatumOsnivanja>
    <izvorni_sadrzaj>3. svibnja 2022.</izvorni_sadrzaj>
    <derivirana_varijabla naziv="DomainObject.Predmet.DatumOsnivanja_1">3.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svibnja 2022.</izvorni_sadrzaj>
    <derivirana_varijabla naziv="DomainObject.Predmet.DatumPrimitkaOptuznogAkta_1">3.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St-1414/2022</izvorni_sadrzaj>
    <derivirana_varijabla naziv="DomainObject.Predmet.OznakaBroj_1">St-1414/2022</derivirana_varijabla>
  </DomainObject.Predmet.OznakaBroj>
  <DomainObject.Predmet.OznakaBrojOptuznogAkta>
    <izvorni_sadrzaj>04-06-22-2394</izvorni_sadrzaj>
    <derivirana_varijabla naziv="DomainObject.Predmet.OznakaBrojOptuznogAkta_1">04-06-22-2394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Vlašić Best Marketing jednostavno društvo s ograničenom odgovornošću za marketing i usluge</izvorni_sadrzaj>
    <derivirana_varijabla naziv="DomainObject.Predmet.ProtustrankaFormated_1">  Vlašić Best Marketing jednostavno društvo s ograničenom odgovornošću za marketing i usluge</derivirana_varijabla>
  </DomainObject.Predmet.ProtustrankaFormated>
  <DomainObject.Predmet.ProtustrankaFormatedOIB>
    <izvorni_sadrzaj>  Vlašić Best Marketing jednostavno društvo s ograničenom odgovornošću za marketing i usluge, OIB 44625081458</izvorni_sadrzaj>
    <derivirana_varijabla naziv="DomainObject.Predmet.ProtustrankaFormatedOIB_1">  Vlašić Best Marketing jednostavno društvo s ograničenom odgovornošću za marketing i usluge, OIB 44625081458</derivirana_varijabla>
  </DomainObject.Predmet.ProtustrankaFormatedOIB>
  <DomainObject.Predmet.ProtustrankaFormatedWithAdress>
    <izvorni_sadrzaj> Vlašić Best Marketing jednostavno društvo s ograničenom odgovornošću za marketing i usluge, Vukšin Šipak 47, 10454 Vukšin Šipak</izvorni_sadrzaj>
    <derivirana_varijabla naziv="DomainObject.Predmet.ProtustrankaFormatedWithAdress_1"> Vlašić Best Marketing jednostavno društvo s ograničenom odgovornošću za marketing i usluge, Vukšin Šipak 47, 10454 Vukšin Šipak</derivirana_varijabla>
  </DomainObject.Predmet.ProtustrankaFormatedWithAdress>
  <DomainObject.Predmet.ProtustrankaFormatedWithAdressOIB>
    <izvorni_sadrzaj> Vlašić Best Marketing jednostavno društvo s ograničenom odgovornošću za marketing i usluge, OIB 44625081458, Vukšin Šipak 47, 10454 Vukšin Šipak</izvorni_sadrzaj>
    <derivirana_varijabla naziv="DomainObject.Predmet.ProtustrankaFormatedWithAdressOIB_1"> Vlašić Best Marketing jednostavno društvo s ograničenom odgovornošću za marketing i usluge, OIB 44625081458, Vukšin Šipak 47, 10454 Vukšin Šipak</derivirana_varijabla>
  </DomainObject.Predmet.ProtustrankaFormatedWithAdressOIB>
  <DomainObject.Predmet.ProtustrankaWithAdress>
    <izvorni_sadrzaj>Vlašić Best Marketing jednostavno društvo s ograničenom odgovornošću za marketing i usluge Vukšin Šipak 47, 10454 Vukšin Šipak</izvorni_sadrzaj>
    <derivirana_varijabla naziv="DomainObject.Predmet.ProtustrankaWithAdress_1">Vlašić Best Marketing jednostavno društvo s ograničenom odgovornošću za marketing i usluge Vukšin Šipak 47, 10454 Vukšin Šipak</derivirana_varijabla>
  </DomainObject.Predmet.ProtustrankaWithAdress>
  <DomainObject.Predmet.ProtustrankaWithAdressOIB>
    <izvorni_sadrzaj>Vlašić Best Marketing jednostavno društvo s ograničenom odgovornošću za marketing i usluge, OIB 44625081458, Vukšin Šipak 47, 10454 Vukšin Šipak</izvorni_sadrzaj>
    <derivirana_varijabla naziv="DomainObject.Predmet.ProtustrankaWithAdressOIB_1">Vlašić Best Marketing jednostavno društvo s ograničenom odgovornošću za marketing i usluge, OIB 44625081458, Vukšin Šipak 47, 10454 Vukšin Šipak</derivirana_varijabla>
  </DomainObject.Predmet.ProtustrankaWithAdressOIB>
  <DomainObject.Predmet.ProtustrankaNazivFormated>
    <izvorni_sadrzaj>Vlašić Best Marketing jednostavno društvo s ograničenom odgovornošću za marketing i usluge</izvorni_sadrzaj>
    <derivirana_varijabla naziv="DomainObject.Predmet.ProtustrankaNazivFormated_1">Vlašić Best Marketing jednostavno društvo s ograničenom odgovornošću za marketing i usluge</derivirana_varijabla>
  </DomainObject.Predmet.ProtustrankaNazivFormated>
  <DomainObject.Predmet.ProtustrankaNazivFormatedOIB>
    <izvorni_sadrzaj>Vlašić Best Marketing jednostavno društvo s ograničenom odgovornošću za marketing i usluge, OIB 44625081458</izvorni_sadrzaj>
    <derivirana_varijabla naziv="DomainObject.Predmet.ProtustrankaNazivFormatedOIB_1">Vlašić Best Marketing jednostavno društvo s ograničenom odgovornošću za marketing i usluge, OIB 44625081458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Vlašić Best Marketing jednostavno društvo s ograničenom odgovornošću za marketing i usluge</item>
    </izvorni_sadrzaj>
    <derivirana_varijabla naziv="DomainObject.Predmet.ProtuStrankaListFormated_1">
      <item>Vlašić Best Marketing jednostavno društvo s ograničenom odgovornošću za marketing i usluge</item>
    </derivirana_varijabla>
  </DomainObject.Predmet.ProtuStrankaListFormated>
  <DomainObject.Predmet.ProtuStrankaListFormatedOIB>
    <izvorni_sadrzaj>
      <item>Vlašić Best Marketing jednostavno društvo s ograničenom odgovornošću za marketing i usluge, OIB 44625081458</item>
    </izvorni_sadrzaj>
    <derivirana_varijabla naziv="DomainObject.Predmet.ProtuStrankaListFormatedOIB_1">
      <item>Vlašić Best Marketing jednostavno društvo s ograničenom odgovornošću za marketing i usluge, OIB 44625081458</item>
    </derivirana_varijabla>
  </DomainObject.Predmet.ProtuStrankaListFormatedOIB>
  <DomainObject.Predmet.ProtuStrankaListFormatedWithAdress>
    <izvorni_sadrzaj>
      <item>Vlašić Best Marketing jednostavno društvo s ograničenom odgovornošću za marketing i usluge, Vukšin Šipak 47, 10454 Vukšin Šipak</item>
    </izvorni_sadrzaj>
    <derivirana_varijabla naziv="DomainObject.Predmet.ProtuStrankaListFormatedWithAdress_1">
      <item>Vlašić Best Marketing jednostavno društvo s ograničenom odgovornošću za marketing i usluge, Vukšin Šipak 47, 10454 Vukšin Šipak</item>
    </derivirana_varijabla>
  </DomainObject.Predmet.ProtuStrankaListFormatedWithAdress>
  <DomainObject.Predmet.ProtuStrankaListFormatedWithAdressOIB>
    <izvorni_sadrzaj>
      <item>Vlašić Best Marketing jednostavno društvo s ograničenom odgovornošću za marketing i usluge, OIB 44625081458, Vukšin Šipak 47, 10454 Vukšin Šipak</item>
    </izvorni_sadrzaj>
    <derivirana_varijabla naziv="DomainObject.Predmet.ProtuStrankaListFormatedWithAdressOIB_1">
      <item>Vlašić Best Marketing jednostavno društvo s ograničenom odgovornošću za marketing i usluge, OIB 44625081458, Vukšin Šipak 47, 10454 Vukšin Šipak</item>
    </derivirana_varijabla>
  </DomainObject.Predmet.ProtuStrankaListFormatedWithAdressOIB>
  <DomainObject.Predmet.ProtuStrankaListNazivFormated>
    <izvorni_sadrzaj>
      <item>Vlašić Best Marketing jednostavno društvo s ograničenom odgovornošću za marketing i usluge</item>
    </izvorni_sadrzaj>
    <derivirana_varijabla naziv="DomainObject.Predmet.ProtuStrankaListNazivFormated_1">
      <item>Vlašić Best Marketing jednostavno društvo s ograničenom odgovornošću za marketing i usluge</item>
    </derivirana_varijabla>
  </DomainObject.Predmet.ProtuStrankaListNazivFormated>
  <DomainObject.Predmet.ProtuStrankaListNazivFormatedOIB>
    <izvorni_sadrzaj>
      <item>Vlašić Best Marketing jednostavno društvo s ograničenom odgovornošću za marketing i usluge, OIB 44625081458</item>
    </izvorni_sadrzaj>
    <derivirana_varijabla naziv="DomainObject.Predmet.ProtuStrankaListNazivFormatedOIB_1">
      <item>Vlašić Best Marketing jednostavno društvo s ograničenom odgovornošću za marketing i usluge, OIB 44625081458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Vlašić Best Marketing jednostavno društvo s ograničenom odgovornošću za marketing i usluge</izvorni_sadrzaj>
    <derivirana_varijabla naziv="DomainObject.Predmet.ProtustrankaIDrugi_1">Vlašić Best Marketing jednostavno društvo s ograničenom odgovornošću za marketing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Vlašić Best Marketing jednostavno društvo s ograničenom odgovornošću za marketing i usluge, OIB 44625081458, Vukšin Šipak 47, 10454 Vukšin Šipak</izvorni_sadrzaj>
    <derivirana_varijabla naziv="DomainObject.Predmet.ProtustrankaIDrugiAdressOIB_1">Vlašić Best Marketing jednostavno društvo s ograničenom odgovornošću za marketing i usluge, OIB 44625081458, Vukšin Šipak 47, 10454 Vukšin Šipak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Vlašić Best Marketing jednostavno društvo s ograničenom odgovornošću za marketing i usluge</item>
      <item>Financijska agencija</item>
    </izvorni_sadrzaj>
    <derivirana_varijabla naziv="DomainObject.Predmet.SudioniciListNaziv_1">
      <item>Vlašić Best Marketing jednostavno društvo s ograničenom odgovornošću za marketing i usluge</item>
      <item>Financijska agencija</item>
    </derivirana_varijabla>
  </DomainObject.Predmet.SudioniciListNaziv>
  <DomainObject.Predmet.SudioniciListAdressOIB>
    <izvorni_sadrzaj>
      <item>Vlašić Best Marketing jednostavno društvo s ograničenom odgovornošću za marketing i usluge, OIB 44625081458, Vukšin Šipak 47,10454 Vukšin Šipak</item>
      <item>Financijska agencija, OIB 85821130368, TRG SVIBANJSKIH ŽRTAVA 1995. 1,10000 Zagreb</item>
    </izvorni_sadrzaj>
    <derivirana_varijabla naziv="DomainObject.Predmet.SudioniciListAdressOIB_1">
      <item>Vlašić Best Marketing jednostavno društvo s ograničenom odgovornošću za marketing i usluge, OIB 44625081458, Vukšin Šipak 47,10454 Vukšin Šipak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44625081458</item>
      <item>, OIB 85821130368</item>
    </izvorni_sadrzaj>
    <derivirana_varijabla naziv="DomainObject.Predmet.SudioniciListNazivOIB_1">
      <item>, OIB 44625081458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svibnja 2022.</izvorni_sadrzaj>
    <derivirana_varijabla naziv="DomainObject.Predmet.DatumPocetkaProcesa_1">3.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147</properties:Words>
  <properties:Characters>873</properties:Characters>
  <properties:Lines>46</properties:Lines>
  <properties:Paragraphs>26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2022-09-03T10:03:00Z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